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20EED14" w14:textId="77777777" w:rsidR="009D7F60" w:rsidRDefault="009D7F60" w:rsidP="009D7F60">
      <w:pPr>
        <w:pStyle w:val="NoSpacing"/>
      </w:pPr>
      <w:r>
        <w:rPr>
          <w:u w:val="single"/>
        </w:rPr>
        <w:t>Griffin KYNASTON</w:t>
      </w:r>
      <w:r>
        <w:t xml:space="preserve">   </w:t>
      </w:r>
      <w:proofErr w:type="gramStart"/>
      <w:r>
        <w:t xml:space="preserve">   (</w:t>
      </w:r>
      <w:proofErr w:type="gramEnd"/>
      <w:r>
        <w:t>fl.1435)</w:t>
      </w:r>
    </w:p>
    <w:p w14:paraId="11A9C11B" w14:textId="77777777" w:rsidR="009D7F60" w:rsidRDefault="009D7F60" w:rsidP="009D7F60">
      <w:pPr>
        <w:pStyle w:val="NoSpacing"/>
      </w:pPr>
    </w:p>
    <w:p w14:paraId="3861DC10" w14:textId="7D836C6C" w:rsidR="009D7F60" w:rsidRDefault="009D7F60" w:rsidP="009D7F60">
      <w:pPr>
        <w:pStyle w:val="NoSpacing"/>
      </w:pPr>
    </w:p>
    <w:p w14:paraId="6F3349BA" w14:textId="77777777" w:rsidR="00CA014E" w:rsidRDefault="00CA014E" w:rsidP="00CA014E">
      <w:pPr>
        <w:pStyle w:val="NoSpacing"/>
        <w:rPr>
          <w:lang w:val="en-US"/>
        </w:rPr>
      </w:pPr>
      <w:r>
        <w:rPr>
          <w:lang w:val="en-US"/>
        </w:rPr>
        <w:t xml:space="preserve">     ca.</w:t>
      </w:r>
      <w:r>
        <w:rPr>
          <w:lang w:val="en-US"/>
        </w:rPr>
        <w:tab/>
        <w:t>1385</w:t>
      </w:r>
      <w:r>
        <w:rPr>
          <w:lang w:val="en-US"/>
        </w:rPr>
        <w:tab/>
        <w:t>He was born.</w:t>
      </w:r>
    </w:p>
    <w:p w14:paraId="1DA05976" w14:textId="77777777" w:rsidR="00CA014E" w:rsidRDefault="00CA014E" w:rsidP="00CA014E">
      <w:pPr>
        <w:pStyle w:val="NoSpacing"/>
      </w:pPr>
      <w:r>
        <w:rPr>
          <w:lang w:val="en-US"/>
        </w:rPr>
        <w:tab/>
      </w:r>
      <w:r>
        <w:rPr>
          <w:lang w:val="en-US"/>
        </w:rPr>
        <w:tab/>
      </w:r>
      <w:r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24-394)</w:t>
      </w:r>
    </w:p>
    <w:p w14:paraId="2B94C522" w14:textId="77777777" w:rsidR="00CA014E" w:rsidRDefault="00CA014E" w:rsidP="00CA014E">
      <w:pPr>
        <w:pStyle w:val="NoSpacing"/>
      </w:pPr>
      <w:r>
        <w:t>28 Jun.</w:t>
      </w:r>
      <w:r>
        <w:tab/>
        <w:t>1435</w:t>
      </w:r>
      <w:r>
        <w:tab/>
        <w:t xml:space="preserve">He was a juror on the inquisition held in Shrewsbury to prove the age of </w:t>
      </w:r>
    </w:p>
    <w:p w14:paraId="055B64D9" w14:textId="77777777" w:rsidR="00CA014E" w:rsidRDefault="00CA014E" w:rsidP="00CA014E">
      <w:pPr>
        <w:pStyle w:val="NoSpacing"/>
      </w:pPr>
      <w:r>
        <w:tab/>
      </w:r>
      <w:r>
        <w:tab/>
        <w:t xml:space="preserve">John Burgh. He swore that John was born in </w:t>
      </w:r>
      <w:proofErr w:type="spellStart"/>
      <w:r>
        <w:t>Wattlesborough</w:t>
      </w:r>
      <w:proofErr w:type="spellEnd"/>
      <w:r>
        <w:t xml:space="preserve"> on 12 </w:t>
      </w:r>
      <w:proofErr w:type="gramStart"/>
      <w:r>
        <w:t>June</w:t>
      </w:r>
      <w:proofErr w:type="gramEnd"/>
    </w:p>
    <w:p w14:paraId="1E3894DA" w14:textId="77777777" w:rsidR="00CA014E" w:rsidRDefault="00CA014E" w:rsidP="00CA014E">
      <w:pPr>
        <w:pStyle w:val="NoSpacing"/>
      </w:pPr>
      <w:r>
        <w:tab/>
      </w:r>
      <w:r>
        <w:tab/>
        <w:t>1414 and baptised in the church there. He knew this because he was in the</w:t>
      </w:r>
    </w:p>
    <w:p w14:paraId="7BB335A0" w14:textId="77777777" w:rsidR="00CA014E" w:rsidRDefault="00CA014E" w:rsidP="00CA014E">
      <w:pPr>
        <w:pStyle w:val="NoSpacing"/>
      </w:pPr>
      <w:r>
        <w:tab/>
      </w:r>
      <w:r>
        <w:tab/>
        <w:t>church at the time and saw Gilbert, Lord Talbot(q.v.), stand as godfather.</w:t>
      </w:r>
    </w:p>
    <w:p w14:paraId="35E361FF" w14:textId="77421383" w:rsidR="00CA014E" w:rsidRDefault="00CA014E" w:rsidP="009D7F60">
      <w:pPr>
        <w:pStyle w:val="NoSpacing"/>
      </w:pPr>
      <w:r>
        <w:tab/>
      </w:r>
      <w:r>
        <w:tab/>
        <w:t>(ibid.)</w:t>
      </w:r>
    </w:p>
    <w:p w14:paraId="1D442596" w14:textId="77777777" w:rsidR="009D7F60" w:rsidRDefault="009D7F60" w:rsidP="009D7F60">
      <w:pPr>
        <w:pStyle w:val="NoSpacing"/>
      </w:pPr>
      <w:r>
        <w:t>22 Oct.1435</w:t>
      </w:r>
      <w:r>
        <w:tab/>
        <w:t xml:space="preserve">He was a juror on the inquisition </w:t>
      </w:r>
      <w:proofErr w:type="spellStart"/>
      <w:r>
        <w:t>devenerunt</w:t>
      </w:r>
      <w:proofErr w:type="spellEnd"/>
      <w:r>
        <w:t xml:space="preserve"> held in Bridgnorth,</w:t>
      </w:r>
    </w:p>
    <w:p w14:paraId="5A62A1D0" w14:textId="77777777" w:rsidR="009D7F60" w:rsidRDefault="009D7F60" w:rsidP="009D7F60">
      <w:pPr>
        <w:pStyle w:val="NoSpacing"/>
      </w:pPr>
      <w:r>
        <w:tab/>
      </w:r>
      <w:r>
        <w:tab/>
        <w:t xml:space="preserve">Shropshire, into lands of the late Thomas </w:t>
      </w:r>
      <w:proofErr w:type="spellStart"/>
      <w:r>
        <w:t>Fouleshurst</w:t>
      </w:r>
      <w:proofErr w:type="spellEnd"/>
      <w:r>
        <w:t>(q.v.) in Shropshire</w:t>
      </w:r>
    </w:p>
    <w:p w14:paraId="14E69CDB" w14:textId="77777777" w:rsidR="009D7F60" w:rsidRDefault="009D7F60" w:rsidP="009D7F60">
      <w:pPr>
        <w:pStyle w:val="NoSpacing"/>
      </w:pPr>
      <w:r>
        <w:tab/>
      </w:r>
      <w:r>
        <w:tab/>
        <w:t>and the adjacent Welsh March.</w:t>
      </w:r>
    </w:p>
    <w:p w14:paraId="6E1C2D6F" w14:textId="35D686F3" w:rsidR="009D7F60" w:rsidRDefault="009D7F60" w:rsidP="009D7F60">
      <w:pPr>
        <w:pStyle w:val="NoSpacing"/>
      </w:pPr>
      <w:r>
        <w:tab/>
      </w:r>
      <w:r>
        <w:tab/>
        <w:t xml:space="preserve">(www.inquisitionspostmortem.ac.uk   ref. </w:t>
      </w:r>
      <w:proofErr w:type="spellStart"/>
      <w:r>
        <w:t>eCIPM</w:t>
      </w:r>
      <w:proofErr w:type="spellEnd"/>
      <w:r>
        <w:t xml:space="preserve"> 24-305)</w:t>
      </w:r>
    </w:p>
    <w:p w14:paraId="6C246944" w14:textId="77777777" w:rsidR="008132EA" w:rsidRDefault="008132EA" w:rsidP="008132EA">
      <w:pPr>
        <w:pStyle w:val="NoSpacing"/>
      </w:pPr>
      <w:r>
        <w:t>22 Oct.1435</w:t>
      </w:r>
      <w:r>
        <w:tab/>
        <w:t>He was a juror on the inquisition mandamus held on Bridgnorth,</w:t>
      </w:r>
    </w:p>
    <w:p w14:paraId="4BE74161" w14:textId="77777777" w:rsidR="008132EA" w:rsidRDefault="008132EA" w:rsidP="008132EA">
      <w:pPr>
        <w:pStyle w:val="NoSpacing"/>
      </w:pPr>
      <w:r>
        <w:tab/>
      </w:r>
      <w:r>
        <w:tab/>
        <w:t>Shropshire, into lands of the late Katherine Parys(q.v.).</w:t>
      </w:r>
    </w:p>
    <w:p w14:paraId="0203F040" w14:textId="01C3F165" w:rsidR="008132EA" w:rsidRDefault="008132EA" w:rsidP="008132EA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24-314)</w:t>
      </w:r>
    </w:p>
    <w:p w14:paraId="3B2AEEC9" w14:textId="061F7871" w:rsidR="006B2F86" w:rsidRDefault="00CA014E" w:rsidP="009D7F60">
      <w:pPr>
        <w:pStyle w:val="NoSpacing"/>
      </w:pPr>
    </w:p>
    <w:p w14:paraId="005C367C" w14:textId="77777777" w:rsidR="00CA014E" w:rsidRDefault="00CA014E" w:rsidP="009D7F60">
      <w:pPr>
        <w:pStyle w:val="NoSpacing"/>
      </w:pPr>
    </w:p>
    <w:p w14:paraId="71CA4E02" w14:textId="6CA2E5B2" w:rsidR="008132EA" w:rsidRDefault="008132EA" w:rsidP="009D7F60">
      <w:pPr>
        <w:pStyle w:val="NoSpacing"/>
      </w:pPr>
      <w:r>
        <w:t xml:space="preserve">  4 September 2018</w:t>
      </w:r>
    </w:p>
    <w:p w14:paraId="4052D5C7" w14:textId="5CA74A5B" w:rsidR="00CA014E" w:rsidRPr="009D7F60" w:rsidRDefault="00CA014E" w:rsidP="009D7F60">
      <w:pPr>
        <w:pStyle w:val="NoSpacing"/>
      </w:pPr>
      <w:r>
        <w:t>20 March 2021</w:t>
      </w:r>
    </w:p>
    <w:sectPr w:rsidR="00CA014E" w:rsidRPr="009D7F6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049D3E" w14:textId="77777777" w:rsidR="009D7F60" w:rsidRDefault="009D7F60" w:rsidP="00E71FC3">
      <w:pPr>
        <w:spacing w:after="0" w:line="240" w:lineRule="auto"/>
      </w:pPr>
      <w:r>
        <w:separator/>
      </w:r>
    </w:p>
  </w:endnote>
  <w:endnote w:type="continuationSeparator" w:id="0">
    <w:p w14:paraId="08BCE1C4" w14:textId="77777777" w:rsidR="009D7F60" w:rsidRDefault="009D7F6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F5B55E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917681D" w14:textId="77777777" w:rsidR="009D7F60" w:rsidRDefault="009D7F60" w:rsidP="00E71FC3">
      <w:pPr>
        <w:spacing w:after="0" w:line="240" w:lineRule="auto"/>
      </w:pPr>
      <w:r>
        <w:separator/>
      </w:r>
    </w:p>
  </w:footnote>
  <w:footnote w:type="continuationSeparator" w:id="0">
    <w:p w14:paraId="7375C972" w14:textId="77777777" w:rsidR="009D7F60" w:rsidRDefault="009D7F6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7F60"/>
    <w:rsid w:val="001A7C09"/>
    <w:rsid w:val="00577BD5"/>
    <w:rsid w:val="00656CBA"/>
    <w:rsid w:val="006A1F77"/>
    <w:rsid w:val="00733BE7"/>
    <w:rsid w:val="008132EA"/>
    <w:rsid w:val="009D7F60"/>
    <w:rsid w:val="00AB52E8"/>
    <w:rsid w:val="00B16D3F"/>
    <w:rsid w:val="00BB41AC"/>
    <w:rsid w:val="00CA014E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796A6D"/>
  <w15:chartTrackingRefBased/>
  <w15:docId w15:val="{BEB70364-9E49-4050-9462-2ACA00BA81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4</TotalTime>
  <Pages>1</Pages>
  <Words>135</Words>
  <Characters>771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3</cp:revision>
  <dcterms:created xsi:type="dcterms:W3CDTF">2017-09-21T19:17:00Z</dcterms:created>
  <dcterms:modified xsi:type="dcterms:W3CDTF">2021-03-20T14:24:00Z</dcterms:modified>
</cp:coreProperties>
</file>